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2964A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2964A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2964A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2964A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2964A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2964A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2964A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2964A5">
        <w:rPr>
          <w:b w:val="0"/>
        </w:rPr>
        <w:t xml:space="preserve"> 5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2964A5" w:rsidP="00C91B2A">
            <w:pPr>
              <w:jc w:val="center"/>
            </w:pPr>
            <w:r>
              <w:t>Учитель  начальных классов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2964A5" w:rsidRPr="002964A5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2964A5" w:rsidRPr="002964A5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2964A5" w:rsidRPr="002964A5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2964A5" w:rsidRPr="002964A5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2964A5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2964A5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2964A5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2964A5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2964A5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2964A5" w:rsidP="0098630F">
            <w:pPr>
              <w:jc w:val="center"/>
            </w:pPr>
            <w:r>
              <w:t>031-815-520 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2964A5" w:rsidRPr="002964A5">
        <w:rPr>
          <w:rStyle w:val="aa"/>
        </w:rPr>
        <w:t xml:space="preserve"> Ноутбук, ауди-видео аппратура, интерактивеая доска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2964A5" w:rsidRPr="002964A5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12F13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12F13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12F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E12F1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E12F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964A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964A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964A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964A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964A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2964A5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964A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48599E" w:rsidRPr="0048599E">
        <w:rPr>
          <w:i/>
          <w:u w:val="single"/>
        </w:rPr>
        <w:t>1. Рекомендации по улучшению условий труда: не требуются</w:t>
      </w:r>
      <w:r w:rsidR="0048599E" w:rsidRPr="0048599E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48599E" w:rsidRPr="0048599E">
        <w:rPr>
          <w:i/>
          <w:u w:val="single"/>
        </w:rPr>
        <w:tab/>
        <w:t>   </w:t>
      </w:r>
      <w:r w:rsidR="0048599E" w:rsidRPr="0048599E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E12F13" w:rsidRPr="00E12F13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964A5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964A5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2964A5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2964A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964A5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2964A5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2964A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2964A5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964A5" w:rsidRPr="002964A5" w:rsidTr="002964A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64A5" w:rsidRPr="002964A5" w:rsidRDefault="002964A5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964A5" w:rsidRPr="002964A5" w:rsidRDefault="002964A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64A5" w:rsidRPr="002964A5" w:rsidRDefault="002964A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964A5" w:rsidRPr="002964A5" w:rsidRDefault="002964A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64A5" w:rsidRPr="002964A5" w:rsidRDefault="002964A5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964A5" w:rsidRPr="002964A5" w:rsidRDefault="002964A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64A5" w:rsidRPr="002964A5" w:rsidRDefault="002964A5" w:rsidP="004E51DC">
            <w:pPr>
              <w:pStyle w:val="a8"/>
            </w:pPr>
          </w:p>
        </w:tc>
      </w:tr>
      <w:tr w:rsidR="002964A5" w:rsidRPr="002964A5" w:rsidTr="002964A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964A5" w:rsidRPr="002964A5" w:rsidRDefault="002964A5" w:rsidP="004E51DC">
            <w:pPr>
              <w:pStyle w:val="a8"/>
              <w:rPr>
                <w:vertAlign w:val="superscript"/>
              </w:rPr>
            </w:pPr>
            <w:r w:rsidRPr="002964A5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2964A5" w:rsidRPr="002964A5" w:rsidRDefault="002964A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964A5" w:rsidRPr="002964A5" w:rsidRDefault="002964A5" w:rsidP="004E51DC">
            <w:pPr>
              <w:pStyle w:val="a8"/>
              <w:rPr>
                <w:vertAlign w:val="superscript"/>
              </w:rPr>
            </w:pPr>
            <w:r w:rsidRPr="002964A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964A5" w:rsidRPr="002964A5" w:rsidRDefault="002964A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964A5" w:rsidRPr="002964A5" w:rsidRDefault="002964A5" w:rsidP="004E51DC">
            <w:pPr>
              <w:pStyle w:val="a8"/>
              <w:rPr>
                <w:color w:val="000000"/>
                <w:vertAlign w:val="superscript"/>
              </w:rPr>
            </w:pPr>
            <w:r w:rsidRPr="002964A5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2964A5" w:rsidRPr="002964A5" w:rsidRDefault="002964A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964A5" w:rsidRPr="002964A5" w:rsidRDefault="002964A5" w:rsidP="004E51DC">
            <w:pPr>
              <w:pStyle w:val="a8"/>
              <w:rPr>
                <w:vertAlign w:val="superscript"/>
              </w:rPr>
            </w:pPr>
            <w:r w:rsidRPr="002964A5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2964A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2964A5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2964A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E12F13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E12F13" w:rsidRPr="00E12F13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5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5 "/>
    <w:docVar w:name="oborud" w:val=" Ноутбук, ауди-видео аппратура, интерактивеая доска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8520BF0D2C7443359E67111D60943ADA"/>
    <w:docVar w:name="rm_id" w:val="4"/>
    <w:docVar w:name="rm_name" w:val="                                          "/>
    <w:docVar w:name="rm_number" w:val=" 5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072B4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964A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8599E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25003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90BF9"/>
    <w:rsid w:val="00BA5029"/>
    <w:rsid w:val="00BC2F3C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2F13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6</cp:revision>
  <dcterms:created xsi:type="dcterms:W3CDTF">2024-11-02T08:36:00Z</dcterms:created>
  <dcterms:modified xsi:type="dcterms:W3CDTF">2024-11-02T18:11:00Z</dcterms:modified>
</cp:coreProperties>
</file>